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661D" w14:textId="77777777" w:rsidR="00BB4647" w:rsidRDefault="00BB4647" w:rsidP="00BB46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CLETUR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6B2865" w14:textId="77777777" w:rsidR="00BB4647" w:rsidRDefault="00BB4647" w:rsidP="00BB46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Ripley, Derbyshire. Yeoman.</w:t>
      </w:r>
    </w:p>
    <w:p w14:paraId="71F99DEE" w14:textId="77777777" w:rsidR="00BB4647" w:rsidRDefault="00BB4647" w:rsidP="00BB4647">
      <w:pPr>
        <w:rPr>
          <w:rFonts w:ascii="Times New Roman" w:hAnsi="Times New Roman" w:cs="Times New Roman"/>
        </w:rPr>
      </w:pPr>
    </w:p>
    <w:p w14:paraId="102C9B3D" w14:textId="77777777" w:rsidR="00BB4647" w:rsidRDefault="00BB4647" w:rsidP="00BB4647">
      <w:pPr>
        <w:rPr>
          <w:rFonts w:ascii="Times New Roman" w:hAnsi="Times New Roman" w:cs="Times New Roman"/>
        </w:rPr>
      </w:pPr>
    </w:p>
    <w:p w14:paraId="1A4C3CAB" w14:textId="77777777" w:rsidR="00BB4647" w:rsidRDefault="00BB4647" w:rsidP="00BB46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Walter Wynter(q.v.) brought a plaint of debt against him.</w:t>
      </w:r>
    </w:p>
    <w:p w14:paraId="79C026DD" w14:textId="77777777" w:rsidR="00BB4647" w:rsidRDefault="00BB4647" w:rsidP="00BB46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B9FD5B5" w14:textId="77777777" w:rsidR="00BB4647" w:rsidRDefault="00BB4647" w:rsidP="00BB4647">
      <w:pPr>
        <w:rPr>
          <w:rFonts w:ascii="Times New Roman" w:hAnsi="Times New Roman" w:cs="Times New Roman"/>
        </w:rPr>
      </w:pPr>
    </w:p>
    <w:p w14:paraId="1DD67079" w14:textId="77777777" w:rsidR="00BB4647" w:rsidRDefault="00BB4647" w:rsidP="00BB4647">
      <w:pPr>
        <w:rPr>
          <w:rFonts w:ascii="Times New Roman" w:hAnsi="Times New Roman" w:cs="Times New Roman"/>
        </w:rPr>
      </w:pPr>
    </w:p>
    <w:p w14:paraId="46A5A521" w14:textId="77777777" w:rsidR="00BB4647" w:rsidRDefault="00BB4647" w:rsidP="00BB46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May 2019</w:t>
      </w:r>
    </w:p>
    <w:p w14:paraId="66D3D65A" w14:textId="77777777" w:rsidR="006B2F86" w:rsidRPr="00E71FC3" w:rsidRDefault="00BB46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39342" w14:textId="77777777" w:rsidR="00BB4647" w:rsidRDefault="00BB4647" w:rsidP="00E71FC3">
      <w:r>
        <w:separator/>
      </w:r>
    </w:p>
  </w:endnote>
  <w:endnote w:type="continuationSeparator" w:id="0">
    <w:p w14:paraId="3B30610A" w14:textId="77777777" w:rsidR="00BB4647" w:rsidRDefault="00BB46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A5C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31821" w14:textId="77777777" w:rsidR="00BB4647" w:rsidRDefault="00BB4647" w:rsidP="00E71FC3">
      <w:r>
        <w:separator/>
      </w:r>
    </w:p>
  </w:footnote>
  <w:footnote w:type="continuationSeparator" w:id="0">
    <w:p w14:paraId="5D23AC31" w14:textId="77777777" w:rsidR="00BB4647" w:rsidRDefault="00BB46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47"/>
    <w:rsid w:val="001A7C09"/>
    <w:rsid w:val="00577BD5"/>
    <w:rsid w:val="00656CBA"/>
    <w:rsid w:val="006A1F77"/>
    <w:rsid w:val="00733BE7"/>
    <w:rsid w:val="00AB52E8"/>
    <w:rsid w:val="00B16D3F"/>
    <w:rsid w:val="00BB41AC"/>
    <w:rsid w:val="00BB46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0622A"/>
  <w15:chartTrackingRefBased/>
  <w15:docId w15:val="{4504BBBF-B41D-40A4-8ACA-B07A4D2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6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B4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2019-06-01T20:14:00Z</dcterms:created>
  <dcterms:modified xsi:type="dcterms:W3CDTF">2019-06-01T20:15:00Z</dcterms:modified>
</cp:coreProperties>
</file>